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1B84D360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706B56">
        <w:rPr>
          <w:rFonts w:ascii="Arial" w:hAnsi="Arial" w:cs="Arial"/>
          <w:sz w:val="20"/>
          <w:szCs w:val="20"/>
        </w:rPr>
        <w:t>6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3701A4">
        <w:rPr>
          <w:rFonts w:ascii="Arial" w:hAnsi="Arial" w:cs="Arial"/>
          <w:sz w:val="20"/>
          <w:szCs w:val="20"/>
        </w:rPr>
        <w:t>Selectieleidraad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3701A4">
        <w:rPr>
          <w:rFonts w:ascii="Arial" w:hAnsi="Arial" w:cs="Arial"/>
          <w:sz w:val="20"/>
          <w:szCs w:val="20"/>
        </w:rPr>
        <w:t>‘</w:t>
      </w:r>
      <w:r w:rsidR="00706B56">
        <w:rPr>
          <w:rFonts w:ascii="Arial" w:hAnsi="Arial" w:cs="Arial"/>
          <w:sz w:val="20"/>
          <w:szCs w:val="20"/>
        </w:rPr>
        <w:t>Selectie SaaS-oplossing Elektronisch Jongerendossier</w:t>
      </w:r>
      <w:r w:rsidR="003701A4">
        <w:rPr>
          <w:rFonts w:ascii="Arial" w:hAnsi="Arial" w:cs="Arial"/>
          <w:sz w:val="20"/>
          <w:szCs w:val="20"/>
        </w:rPr>
        <w:t xml:space="preserve">’ </w:t>
      </w:r>
      <w:r w:rsidR="00960CB1">
        <w:rPr>
          <w:rFonts w:ascii="Arial" w:hAnsi="Arial" w:cs="Arial"/>
          <w:sz w:val="20"/>
          <w:szCs w:val="20"/>
        </w:rPr>
        <w:t>ten behoeve van Forensisch Centrum Teylingereind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48B88B50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3701A4">
        <w:rPr>
          <w:rFonts w:ascii="Arial" w:eastAsia="Calibri" w:hAnsi="Arial" w:cs="Arial"/>
          <w:i/>
          <w:iCs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3701A4">
        <w:rPr>
          <w:rFonts w:ascii="Arial" w:eastAsia="Calibri" w:hAnsi="Arial" w:cs="Arial"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3AFCA886" w:rsidR="008E3031" w:rsidRPr="008E3031" w:rsidRDefault="003701A4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Gegadigde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960CB1">
        <w:rPr>
          <w:rFonts w:ascii="Arial" w:eastAsia="Calibri" w:hAnsi="Arial" w:cs="Arial"/>
          <w:sz w:val="20"/>
          <w:szCs w:val="20"/>
        </w:rPr>
        <w:t>Prestatie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960CB1">
        <w:rPr>
          <w:rFonts w:ascii="Arial" w:hAnsi="Arial" w:cs="Arial"/>
          <w:sz w:val="20"/>
          <w:szCs w:val="20"/>
        </w:rPr>
        <w:t>Selectie SaaS-oplossing Elektronisch Jongerendossier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de Selectieleidraad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977824">
        <w:rPr>
          <w:rFonts w:ascii="Arial" w:eastAsia="Calibri" w:hAnsi="Arial" w:cs="Arial"/>
          <w:sz w:val="20"/>
          <w:szCs w:val="20"/>
        </w:rPr>
        <w:t>23 januari 2026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977824">
        <w:rPr>
          <w:rFonts w:ascii="Arial" w:eastAsia="Calibri" w:hAnsi="Arial" w:cs="Arial"/>
          <w:sz w:val="20"/>
          <w:szCs w:val="20"/>
        </w:rPr>
        <w:t>Prestatie</w:t>
      </w:r>
      <w:r w:rsidR="00524951">
        <w:rPr>
          <w:rFonts w:ascii="Arial" w:eastAsia="Calibri" w:hAnsi="Arial" w:cs="Arial"/>
          <w:sz w:val="20"/>
          <w:szCs w:val="20"/>
        </w:rPr>
        <w:t xml:space="preserve">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Gegadigde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977824">
        <w:rPr>
          <w:rFonts w:ascii="Arial" w:eastAsia="Calibri" w:hAnsi="Arial" w:cs="Arial"/>
          <w:sz w:val="20"/>
          <w:szCs w:val="20"/>
        </w:rPr>
        <w:t>Prestatie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977824">
        <w:rPr>
          <w:rFonts w:ascii="Arial" w:eastAsia="Calibri" w:hAnsi="Arial" w:cs="Arial"/>
          <w:sz w:val="20"/>
          <w:szCs w:val="20"/>
        </w:rPr>
        <w:t>Prestatie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4D4DD11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3701A4">
        <w:rPr>
          <w:rFonts w:ascii="Arial" w:eastAsia="Calibri" w:hAnsi="Arial" w:cs="Arial"/>
          <w:i/>
          <w:iCs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5C4AF9DE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3701A4">
        <w:rPr>
          <w:rFonts w:ascii="Arial" w:hAnsi="Arial" w:cs="Arial"/>
          <w:sz w:val="14"/>
          <w:szCs w:val="14"/>
        </w:rPr>
        <w:t>Gegadigde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977824">
        <w:rPr>
          <w:rFonts w:ascii="Arial" w:hAnsi="Arial" w:cs="Arial"/>
          <w:sz w:val="14"/>
          <w:szCs w:val="14"/>
        </w:rPr>
        <w:t>Subcontractor</w:t>
      </w:r>
      <w:r w:rsidRPr="00170F84">
        <w:rPr>
          <w:rFonts w:ascii="Arial" w:hAnsi="Arial" w:cs="Arial"/>
          <w:sz w:val="14"/>
          <w:szCs w:val="14"/>
        </w:rPr>
        <w:t xml:space="preserve"> of mede hoofdopdrachtnemer/combinant) behoeft deze verklaring niet in te vullen en in te leveren.</w:t>
      </w:r>
    </w:p>
    <w:p w14:paraId="0570C0CD" w14:textId="03603275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3701A4">
        <w:rPr>
          <w:rFonts w:ascii="Arial" w:hAnsi="Arial" w:cs="Arial"/>
          <w:sz w:val="14"/>
          <w:szCs w:val="14"/>
        </w:rPr>
        <w:t>Gegadigde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124A14">
        <w:rPr>
          <w:rFonts w:ascii="Arial" w:hAnsi="Arial" w:cs="Arial"/>
          <w:sz w:val="14"/>
          <w:szCs w:val="14"/>
        </w:rPr>
        <w:t>5.2.1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3701A4">
        <w:rPr>
          <w:rFonts w:ascii="Arial" w:hAnsi="Arial" w:cs="Arial"/>
          <w:sz w:val="14"/>
          <w:szCs w:val="14"/>
        </w:rPr>
        <w:t>de Selectieleidraad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5C7CFD6E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3701A4">
        <w:rPr>
          <w:rFonts w:ascii="Arial" w:hAnsi="Arial" w:cs="Arial"/>
          <w:sz w:val="14"/>
          <w:szCs w:val="14"/>
        </w:rPr>
        <w:t>Gegadigde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124A14">
        <w:rPr>
          <w:rFonts w:ascii="Arial" w:hAnsi="Arial" w:cs="Arial"/>
          <w:sz w:val="14"/>
          <w:szCs w:val="14"/>
        </w:rPr>
        <w:t>5.2.2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3701A4">
        <w:rPr>
          <w:rFonts w:ascii="Arial" w:hAnsi="Arial" w:cs="Arial"/>
          <w:sz w:val="14"/>
          <w:szCs w:val="14"/>
        </w:rPr>
        <w:t>de Selectieleidraad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7F9B32C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3701A4">
        <w:rPr>
          <w:rFonts w:ascii="Arial" w:hAnsi="Arial" w:cs="Arial"/>
          <w:sz w:val="14"/>
          <w:szCs w:val="14"/>
        </w:rPr>
        <w:t>Gegadigde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124A14">
        <w:rPr>
          <w:rFonts w:ascii="Arial" w:hAnsi="Arial" w:cs="Arial"/>
          <w:sz w:val="14"/>
          <w:szCs w:val="14"/>
        </w:rPr>
        <w:t>5.2.1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24A14">
        <w:rPr>
          <w:rFonts w:ascii="Arial" w:hAnsi="Arial" w:cs="Arial"/>
          <w:sz w:val="14"/>
          <w:szCs w:val="14"/>
        </w:rPr>
        <w:t>5.2.2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3701A4">
        <w:rPr>
          <w:rFonts w:ascii="Arial" w:hAnsi="Arial" w:cs="Arial"/>
          <w:sz w:val="14"/>
          <w:szCs w:val="14"/>
        </w:rPr>
        <w:t>de Selectieleidraad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54F5" w14:textId="77777777" w:rsidR="00A95E60" w:rsidRDefault="00A95E60">
      <w:r>
        <w:separator/>
      </w:r>
    </w:p>
  </w:endnote>
  <w:endnote w:type="continuationSeparator" w:id="0">
    <w:p w14:paraId="11200C58" w14:textId="77777777" w:rsidR="00A95E60" w:rsidRDefault="00A9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0woWzgEAAJADAAAOAAAAZHJzL2Uyb0RvYy54bWysU8uO2zAMvBfoPwi6N0720IcRZ7HdxRYF&#13;&#10;tg9g2w+QZckWaosqqcROv76UbGf7uBW9CDQpDWeG9P56GnpxMkgOfCV3m60UxmtonG8r+fXL/YvX&#13;&#10;UlBUvlE9eFPJsyF5fXj+bD+G0lxBB31jUDCIp3IMlexiDGVRkO7MoGgDwXguWsBBRf7EtmhQjYw+&#13;&#10;9MXVdvuyGAGbgKANEWfv5qI8ZHxrjY6frCUTRV9J5hbzifms01kc9qpsUYXO6YWG+gcWg3Kem16g&#13;&#10;7lRU4ojuL6jBaQQCGzcahgKsddpkDaxmt/1DzWOngsla2BwKF5vo/8Hqj6fH8BlFnN7CxAPMIig8&#13;&#10;gP5GwsNtp3xrbhBh7IxquPEuWVaMgcrlabKaSkog9fgBGh6yOkbIQJPFIbnCOgWj8wDOF9PNFIXm&#13;&#10;5Cse4xuuaC4tceqgyvVxQIrvDAwiBZVEnmkGV6cHivPV9Urq5eHe9X2ea+9/SzBmymTyie/MPE71&#13;&#10;xLeTiBqaM8tAmNeE15qDDvCHFCOvSCXp+1GhkaJ/79mKtE9rgGtQr4Hymp9WMkoxh7dx3rtjQNd2&#13;&#10;jDyb7eGG7bIuS3lisfDksWczlhVNe/Xrd7719CMdfgIAAP//AwBQSwMEFAAGAAgAAAAhACY9ciXm&#13;&#10;AAAAFAEAAA8AAABkcnMvZG93bnJldi54bWxMT8tOwzAQvCPxD9YicaN2Egg0jVNVPE5IFWk4cHQS&#13;&#10;N7Ear0PstuHv2Z7gsprRzs7O5OvZDuykJ28cSogWApjGxrUGOwmf1dvdEzAfFLZqcKgl/GgP6+L6&#13;&#10;KldZ685Y6tMudIxM0GdKQh/CmHHum15b5Rdu1Ei7vZusCkSnjreTOpO5HXgsRMqtMkgfejXq5143&#13;&#10;h93RSth8Yflqvrf1R7kvTVUtBb6nBylvb+aXFY3NCljQc/i7gEsHyg8FBavdEVvPBuIiFilpCT1E&#13;&#10;yRLYRRMl99SyJpTGjwnwIuf/yxS/AAAA//8DAFBLAQItABQABgAIAAAAIQC2gziS/gAAAOEBAAAT&#13;&#10;AAAAAAAAAAAAAAAAAAAAAABbQ29udGVudF9UeXBlc10ueG1sUEsBAi0AFAAGAAgAAAAhADj9If/W&#13;&#10;AAAAlAEAAAsAAAAAAAAAAAAAAAAALwEAAF9yZWxzLy5yZWxzUEsBAi0AFAAGAAgAAAAhAIDTChbO&#13;&#10;AQAAkAMAAA4AAAAAAAAAAAAAAAAALgIAAGRycy9lMm9Eb2MueG1sUEsBAi0AFAAGAAgAAAAhACY9&#13;&#10;ciXmAAAAFAEAAA8AAAAAAAAAAAAAAAAAKAQAAGRycy9kb3ducmV2LnhtbFBLBQYAAAAABAAEAPMA&#13;&#10;AAA7BQAAAAA=&#13;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bookmarkStart w:id="4" w:name="bmAfzenderRegel1"/>
  <w:bookmarkEnd w:id="4"/>
  <w:p w14:paraId="60EA7085" w14:textId="77777777" w:rsidR="003474F5" w:rsidRDefault="003474F5" w:rsidP="00165B6B">
    <w:pPr>
      <w:pStyle w:val="Voettekst"/>
      <w:spacing w:line="6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5C52" w14:textId="77777777" w:rsidR="00A95E60" w:rsidRDefault="00A95E60">
      <w:r>
        <w:separator/>
      </w:r>
    </w:p>
  </w:footnote>
  <w:footnote w:type="continuationSeparator" w:id="0">
    <w:p w14:paraId="140AB787" w14:textId="77777777" w:rsidR="00A95E60" w:rsidRDefault="00A9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7623DFEF" w:rsidR="003474F5" w:rsidRDefault="006971CC" w:rsidP="006971CC">
          <w:pPr>
            <w:pStyle w:val="HROpleidingen"/>
            <w:spacing w:after="120"/>
            <w:ind w:right="-1401"/>
            <w:jc w:val="right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5952C8A3" wp14:editId="4814A948">
                <wp:simplePos x="0" y="0"/>
                <wp:positionH relativeFrom="column">
                  <wp:posOffset>4342130</wp:posOffset>
                </wp:positionH>
                <wp:positionV relativeFrom="paragraph">
                  <wp:posOffset>-298450</wp:posOffset>
                </wp:positionV>
                <wp:extent cx="2484120" cy="902970"/>
                <wp:effectExtent l="0" t="0" r="0" b="0"/>
                <wp:wrapNone/>
                <wp:docPr id="705299746" name="Afbeelding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299746" name="Afbeelding 7052997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9029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791001D9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31B7A"/>
    <w:rsid w:val="0004142F"/>
    <w:rsid w:val="000B008C"/>
    <w:rsid w:val="000C032F"/>
    <w:rsid w:val="000F0FC9"/>
    <w:rsid w:val="00102EFA"/>
    <w:rsid w:val="00105EC2"/>
    <w:rsid w:val="001141A1"/>
    <w:rsid w:val="0012144B"/>
    <w:rsid w:val="00124A14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530D8"/>
    <w:rsid w:val="002A3132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1A4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92A9B"/>
    <w:rsid w:val="006971CC"/>
    <w:rsid w:val="006A1034"/>
    <w:rsid w:val="006A2B79"/>
    <w:rsid w:val="00706B56"/>
    <w:rsid w:val="007110B9"/>
    <w:rsid w:val="007240AD"/>
    <w:rsid w:val="00726D9C"/>
    <w:rsid w:val="00731659"/>
    <w:rsid w:val="007458D5"/>
    <w:rsid w:val="00761D44"/>
    <w:rsid w:val="00767A90"/>
    <w:rsid w:val="00774189"/>
    <w:rsid w:val="00777CC4"/>
    <w:rsid w:val="00782EE9"/>
    <w:rsid w:val="00783ED6"/>
    <w:rsid w:val="0079138B"/>
    <w:rsid w:val="00794EB5"/>
    <w:rsid w:val="007A0094"/>
    <w:rsid w:val="007A1DFF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60CB1"/>
    <w:rsid w:val="0097441C"/>
    <w:rsid w:val="009777AA"/>
    <w:rsid w:val="00977824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95013"/>
    <w:rsid w:val="00A95E60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43A"/>
    <w:rsid w:val="00D349FD"/>
    <w:rsid w:val="00D657D9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0741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0ED6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DB22688938BF42A8C53D2C6B1EF59E" ma:contentTypeVersion="3" ma:contentTypeDescription="Een nieuw document maken." ma:contentTypeScope="" ma:versionID="33500529433cba95766a9fb6c8b00042">
  <xsd:schema xmlns:xsd="http://www.w3.org/2001/XMLSchema" xmlns:xs="http://www.w3.org/2001/XMLSchema" xmlns:p="http://schemas.microsoft.com/office/2006/metadata/properties" xmlns:ns2="d1f4303e-b223-4c75-9085-2ebcad54954b" targetNamespace="http://schemas.microsoft.com/office/2006/metadata/properties" ma:root="true" ma:fieldsID="595a3089629ca27ca42a091fcf6dbabf" ns2:_="">
    <xsd:import namespace="d1f4303e-b223-4c75-9085-2ebcad5495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303e-b223-4c75-9085-2ebcad5495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2E25D-EA82-43EB-9226-03B0D4E0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303e-b223-4c75-9085-2ebcad5495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P:\adm\sjabloon\Office 2013\Blanco document.dotm</Template>
  <TotalTime>5</TotalTime>
  <Pages>1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Thompson, Deborah</cp:lastModifiedBy>
  <cp:revision>7</cp:revision>
  <cp:lastPrinted>2014-05-22T08:45:00Z</cp:lastPrinted>
  <dcterms:created xsi:type="dcterms:W3CDTF">2026-01-20T08:53:00Z</dcterms:created>
  <dcterms:modified xsi:type="dcterms:W3CDTF">2026-01-21T10:08:00Z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0x01010045DB22688938BF42A8C53D2C6B1EF59E</vt:lpwstr>
  </property>
</Properties>
</file>